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AAB1" w14:textId="77777777" w:rsidR="00F759EE" w:rsidRDefault="00F759EE" w:rsidP="00AC28CE">
      <w:pPr>
        <w:spacing w:line="240" w:lineRule="auto"/>
        <w:ind w:left="-238"/>
        <w:jc w:val="left"/>
        <w:rPr>
          <w:rFonts w:cs="Arial"/>
          <w:b/>
          <w:sz w:val="22"/>
        </w:rPr>
      </w:pPr>
    </w:p>
    <w:p w14:paraId="74E22E27" w14:textId="77777777" w:rsidR="00F759EE" w:rsidRDefault="00F759EE" w:rsidP="00AC28CE">
      <w:pPr>
        <w:spacing w:line="240" w:lineRule="auto"/>
        <w:ind w:left="-238"/>
        <w:jc w:val="left"/>
        <w:rPr>
          <w:rFonts w:cs="Arial"/>
          <w:b/>
          <w:sz w:val="22"/>
        </w:rPr>
      </w:pPr>
    </w:p>
    <w:p w14:paraId="4EA6FA3E" w14:textId="77777777" w:rsidR="00F759EE" w:rsidRDefault="00F759EE" w:rsidP="00AC28CE">
      <w:pPr>
        <w:spacing w:line="240" w:lineRule="auto"/>
        <w:ind w:left="-238"/>
        <w:jc w:val="left"/>
        <w:rPr>
          <w:rFonts w:cs="Arial"/>
          <w:b/>
          <w:sz w:val="22"/>
        </w:rPr>
      </w:pPr>
    </w:p>
    <w:p w14:paraId="7904F7F5" w14:textId="35AA40A1" w:rsidR="00F02521" w:rsidRPr="0081338A" w:rsidRDefault="00165245" w:rsidP="00AC28CE">
      <w:pPr>
        <w:spacing w:line="240" w:lineRule="auto"/>
        <w:ind w:left="-238"/>
        <w:jc w:val="left"/>
        <w:rPr>
          <w:rFonts w:cs="Arial"/>
          <w:b/>
          <w:sz w:val="22"/>
        </w:rPr>
      </w:pPr>
      <w:r w:rsidRPr="0081338A">
        <w:rPr>
          <w:rFonts w:cs="Arial"/>
          <w:b/>
          <w:sz w:val="22"/>
        </w:rPr>
        <w:t>Anlage</w:t>
      </w:r>
      <w:r w:rsidR="002523CA">
        <w:rPr>
          <w:rFonts w:cs="Arial"/>
          <w:b/>
          <w:sz w:val="22"/>
        </w:rPr>
        <w:t xml:space="preserve"> 1</w:t>
      </w:r>
      <w:r w:rsidR="00AB3F4B">
        <w:rPr>
          <w:rFonts w:cs="Arial"/>
          <w:b/>
          <w:sz w:val="22"/>
        </w:rPr>
        <w:t>1</w:t>
      </w:r>
      <w:r w:rsidRPr="0081338A">
        <w:rPr>
          <w:rFonts w:cs="Arial"/>
          <w:sz w:val="22"/>
        </w:rPr>
        <w:t xml:space="preserve"> </w:t>
      </w:r>
      <w:r w:rsidR="0008383C" w:rsidRPr="0081338A">
        <w:rPr>
          <w:rFonts w:cs="Arial"/>
          <w:sz w:val="22"/>
        </w:rPr>
        <w:t xml:space="preserve">- </w:t>
      </w:r>
      <w:r w:rsidR="00F02521" w:rsidRPr="0081338A">
        <w:rPr>
          <w:rFonts w:cs="Arial"/>
          <w:b/>
          <w:sz w:val="22"/>
        </w:rPr>
        <w:t xml:space="preserve">Erklärung </w:t>
      </w:r>
      <w:r w:rsidR="00547CE9" w:rsidRPr="0081338A">
        <w:rPr>
          <w:rFonts w:cs="Arial"/>
          <w:b/>
          <w:sz w:val="22"/>
        </w:rPr>
        <w:t xml:space="preserve">für </w:t>
      </w:r>
      <w:r w:rsidR="00CE2734" w:rsidRPr="0081338A">
        <w:rPr>
          <w:rFonts w:cs="Arial"/>
          <w:b/>
          <w:sz w:val="22"/>
        </w:rPr>
        <w:t xml:space="preserve">den Einsatz von </w:t>
      </w:r>
      <w:r w:rsidR="00D97364" w:rsidRPr="0081338A">
        <w:rPr>
          <w:rFonts w:cs="Arial"/>
          <w:b/>
          <w:sz w:val="22"/>
        </w:rPr>
        <w:t>Nachu</w:t>
      </w:r>
      <w:r w:rsidR="003F632A" w:rsidRPr="0081338A">
        <w:rPr>
          <w:rFonts w:cs="Arial"/>
          <w:b/>
          <w:sz w:val="22"/>
        </w:rPr>
        <w:t>nternehmer</w:t>
      </w:r>
      <w:r w:rsidR="00CE2734" w:rsidRPr="0081338A">
        <w:rPr>
          <w:rFonts w:cs="Arial"/>
          <w:b/>
          <w:sz w:val="22"/>
        </w:rPr>
        <w:t>n</w:t>
      </w:r>
      <w:r w:rsidR="00CB1477">
        <w:rPr>
          <w:rFonts w:cs="Arial"/>
          <w:b/>
          <w:sz w:val="22"/>
        </w:rPr>
        <w:t xml:space="preserve"> </w:t>
      </w:r>
    </w:p>
    <w:p w14:paraId="4EA95CB4" w14:textId="77777777" w:rsidR="00F02521" w:rsidRPr="0081338A" w:rsidRDefault="00F02521" w:rsidP="00AC28CE">
      <w:pPr>
        <w:spacing w:line="240" w:lineRule="auto"/>
        <w:ind w:left="-284"/>
        <w:rPr>
          <w:rFonts w:cs="Arial"/>
          <w:b/>
          <w:bCs/>
          <w:sz w:val="22"/>
          <w:szCs w:val="22"/>
        </w:rPr>
      </w:pPr>
    </w:p>
    <w:p w14:paraId="5256320B" w14:textId="77777777" w:rsidR="00FB0947" w:rsidRPr="0081338A" w:rsidRDefault="00E81E7B">
      <w:pPr>
        <w:spacing w:line="240" w:lineRule="auto"/>
        <w:ind w:left="-120"/>
        <w:rPr>
          <w:rFonts w:cs="Arial"/>
          <w:b/>
          <w:bCs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3A6750D" wp14:editId="33E5555B">
                <wp:simplePos x="0" y="0"/>
                <wp:positionH relativeFrom="column">
                  <wp:posOffset>-152400</wp:posOffset>
                </wp:positionH>
                <wp:positionV relativeFrom="paragraph">
                  <wp:posOffset>172720</wp:posOffset>
                </wp:positionV>
                <wp:extent cx="2894330" cy="342900"/>
                <wp:effectExtent l="0" t="0" r="20320" b="19050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99C8A" w14:textId="77777777" w:rsidR="00E81E7B" w:rsidRDefault="00E81E7B" w:rsidP="00E81E7B">
                            <w:pPr>
                              <w:jc w:val="left"/>
                            </w:pPr>
                            <w:r>
                              <w:t>Name und Anschrift des Bieters: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6750D" id="Rectangle 12" o:spid="_x0000_s1026" style="position:absolute;left:0;text-align:left;margin-left:-12pt;margin-top:13.6pt;width:227.9pt;height:27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" fillcolor="silver" strokeweight="1pt">
                <v:textbox>
                  <w:txbxContent>
                    <w:p w14:paraId="5DA99C8A" w14:textId="77777777" w:rsidR="00E81E7B" w:rsidRDefault="00E81E7B" w:rsidP="00E81E7B">
                      <w:pPr>
                        <w:jc w:val="left"/>
                      </w:pPr>
                      <w:r>
                        <w:t>Name und Anschrift des Bieters: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FCAA2DE" w14:textId="77777777" w:rsidR="00F02521" w:rsidRPr="0081338A" w:rsidRDefault="00F02521">
      <w:pPr>
        <w:spacing w:line="240" w:lineRule="auto"/>
        <w:rPr>
          <w:rFonts w:cs="Arial"/>
          <w:b/>
          <w:bCs/>
          <w:sz w:val="22"/>
          <w:szCs w:val="22"/>
        </w:rPr>
      </w:pPr>
    </w:p>
    <w:p w14:paraId="2BD6F471" w14:textId="77777777" w:rsidR="003C3900" w:rsidRPr="0081338A" w:rsidRDefault="00E81E7B" w:rsidP="00E81E7B">
      <w:pPr>
        <w:spacing w:line="240" w:lineRule="auto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0008518A" wp14:editId="5A2CC790">
                <wp:simplePos x="0" y="0"/>
                <wp:positionH relativeFrom="column">
                  <wp:posOffset>-152400</wp:posOffset>
                </wp:positionH>
                <wp:positionV relativeFrom="paragraph">
                  <wp:posOffset>196215</wp:posOffset>
                </wp:positionV>
                <wp:extent cx="2895600" cy="1143000"/>
                <wp:effectExtent l="0" t="0" r="19050" b="19050"/>
                <wp:wrapSquare wrapText="bothSides"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FCC6C" w14:textId="77777777" w:rsidR="00E81E7B" w:rsidRDefault="00E81E7B" w:rsidP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518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left:0;text-align:left;margin-left:-12pt;margin-top:15.45pt;width:228pt;height:90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">
                <v:textbox>
                  <w:txbxContent>
                    <w:p w14:paraId="193FCC6C" w14:textId="77777777" w:rsidR="00E81E7B" w:rsidRDefault="00E81E7B" w:rsidP="00E81E7B"/>
                  </w:txbxContent>
                </v:textbox>
                <w10:wrap type="square"/>
              </v:shape>
            </w:pict>
          </mc:Fallback>
        </mc:AlternateContent>
      </w:r>
    </w:p>
    <w:p w14:paraId="706C6C10" w14:textId="77777777" w:rsidR="00E81E7B" w:rsidRPr="0081338A" w:rsidRDefault="00E81E7B" w:rsidP="00E81E7B">
      <w:pPr>
        <w:spacing w:line="240" w:lineRule="auto"/>
        <w:rPr>
          <w:rFonts w:cs="Arial"/>
          <w:sz w:val="22"/>
          <w:szCs w:val="22"/>
        </w:rPr>
      </w:pPr>
    </w:p>
    <w:p w14:paraId="0A7A99ED" w14:textId="77777777" w:rsidR="003C3900" w:rsidRPr="0081338A" w:rsidRDefault="003C3900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1C6FD32B" w14:textId="77777777" w:rsidR="00E81E7B" w:rsidRPr="0081338A" w:rsidRDefault="00E81E7B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0904E9B2" w14:textId="77777777" w:rsidR="00E81E7B" w:rsidRPr="0081338A" w:rsidRDefault="00E81E7B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1C8619AC" w14:textId="77777777" w:rsidR="00E81E7B" w:rsidRPr="0081338A" w:rsidRDefault="00E81E7B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5F93A450" w14:textId="77777777" w:rsidR="00E81E7B" w:rsidRPr="0081338A" w:rsidRDefault="00E81E7B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3E13802E" w14:textId="77777777" w:rsidR="00E81E7B" w:rsidRPr="0081338A" w:rsidRDefault="00E81E7B" w:rsidP="003C3900">
      <w:pPr>
        <w:spacing w:line="240" w:lineRule="auto"/>
        <w:ind w:left="-120"/>
        <w:rPr>
          <w:rFonts w:cs="Arial"/>
          <w:sz w:val="22"/>
          <w:szCs w:val="22"/>
        </w:rPr>
      </w:pPr>
    </w:p>
    <w:p w14:paraId="0D294CDD" w14:textId="77777777" w:rsidR="00FC7699" w:rsidRPr="0081338A" w:rsidRDefault="00FC7699" w:rsidP="00FC7699">
      <w:pPr>
        <w:pStyle w:val="Default"/>
        <w:spacing w:line="320" w:lineRule="atLeast"/>
      </w:pPr>
    </w:p>
    <w:p w14:paraId="04768032" w14:textId="77777777" w:rsidR="00FC7699" w:rsidRPr="0081338A" w:rsidRDefault="00E81E7B" w:rsidP="00FC7699">
      <w:pPr>
        <w:spacing w:line="320" w:lineRule="atLeast"/>
        <w:ind w:left="-240"/>
        <w:rPr>
          <w:rFonts w:cs="Arial"/>
          <w:color w:val="000000"/>
          <w:sz w:val="22"/>
          <w:szCs w:val="22"/>
        </w:rPr>
      </w:pPr>
      <w:r w:rsidRPr="0081338A">
        <w:rPr>
          <w:rFonts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2F0D481" wp14:editId="6C151D45">
                <wp:simplePos x="0" y="0"/>
                <wp:positionH relativeFrom="column">
                  <wp:posOffset>2319020</wp:posOffset>
                </wp:positionH>
                <wp:positionV relativeFrom="paragraph">
                  <wp:posOffset>652145</wp:posOffset>
                </wp:positionV>
                <wp:extent cx="2066925" cy="247650"/>
                <wp:effectExtent l="0" t="0" r="28575" b="19050"/>
                <wp:wrapSquare wrapText="bothSides"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4547A" w14:textId="77777777" w:rsidR="00E81E7B" w:rsidRDefault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0D481" id="_x0000_s1028" type="#_x0000_t202" style="position:absolute;left:0;text-align:left;margin-left:182.6pt;margin-top:51.35pt;width:162.75pt;height:19.5pt;z-index:-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">
                <v:textbox>
                  <w:txbxContent>
                    <w:p w14:paraId="5FB4547A" w14:textId="77777777" w:rsidR="00E81E7B" w:rsidRDefault="00E81E7B"/>
                  </w:txbxContent>
                </v:textbox>
                <w10:wrap type="square"/>
              </v:shape>
            </w:pict>
          </mc:Fallback>
        </mc:AlternateContent>
      </w:r>
      <w:r w:rsidR="00FC7699" w:rsidRPr="0081338A">
        <w:rPr>
          <w:rFonts w:cs="Arial"/>
          <w:color w:val="000000"/>
          <w:sz w:val="22"/>
          <w:szCs w:val="22"/>
        </w:rPr>
        <w:t xml:space="preserve">Zur Ausführung der im Angebot enthaltenen Leistungen benenne ich nachfolgend Art und Umfang der durch andere Unternehmen auszuführenden Leistungen mit den dazu gehörigen Ordnungszahlen/Abschnitten der Leistungsbeschreibung. </w:t>
      </w:r>
      <w:r w:rsidR="00AA179E" w:rsidRPr="0081338A">
        <w:rPr>
          <w:rFonts w:cs="Arial"/>
          <w:color w:val="000000"/>
          <w:sz w:val="22"/>
          <w:szCs w:val="22"/>
        </w:rPr>
        <w:t>Hauptansprechpartner/in für alle angebotenen Leistungen ist Frau/Her</w:t>
      </w:r>
      <w:r w:rsidRPr="0081338A">
        <w:rPr>
          <w:rFonts w:cs="Arial"/>
          <w:color w:val="000000"/>
          <w:sz w:val="22"/>
          <w:szCs w:val="22"/>
        </w:rPr>
        <w:t>r .</w:t>
      </w:r>
    </w:p>
    <w:p w14:paraId="5120C3B2" w14:textId="77777777" w:rsidR="00FC7699" w:rsidRPr="0081338A" w:rsidRDefault="00FC7699" w:rsidP="00FC7699">
      <w:pPr>
        <w:spacing w:line="320" w:lineRule="atLeast"/>
        <w:ind w:left="-240"/>
        <w:rPr>
          <w:rFonts w:cs="Arial"/>
          <w:color w:val="000000"/>
          <w:sz w:val="22"/>
          <w:szCs w:val="22"/>
        </w:rPr>
      </w:pPr>
    </w:p>
    <w:p w14:paraId="71007314" w14:textId="77777777" w:rsidR="00CE2734" w:rsidRPr="0081338A" w:rsidRDefault="00CE2734" w:rsidP="00FC7699">
      <w:pPr>
        <w:spacing w:line="320" w:lineRule="atLeast"/>
        <w:ind w:left="-240"/>
        <w:rPr>
          <w:rFonts w:cs="Arial"/>
          <w:color w:val="000000"/>
          <w:sz w:val="22"/>
          <w:szCs w:val="22"/>
        </w:rPr>
      </w:pPr>
    </w:p>
    <w:p w14:paraId="394BCA4A" w14:textId="65467585" w:rsidR="00E808D4" w:rsidRPr="0081338A" w:rsidRDefault="00FC7699" w:rsidP="00FC7699">
      <w:pPr>
        <w:spacing w:line="320" w:lineRule="atLeast"/>
        <w:ind w:left="-240"/>
        <w:rPr>
          <w:rFonts w:cs="Arial"/>
          <w:color w:val="000000"/>
          <w:sz w:val="22"/>
          <w:szCs w:val="22"/>
        </w:rPr>
      </w:pPr>
      <w:r w:rsidRPr="0081338A">
        <w:rPr>
          <w:rFonts w:cs="Arial"/>
          <w:color w:val="000000"/>
          <w:sz w:val="22"/>
          <w:szCs w:val="22"/>
        </w:rPr>
        <w:t>Die</w:t>
      </w:r>
      <w:r w:rsidR="00353FB3" w:rsidRPr="0081338A">
        <w:rPr>
          <w:rFonts w:cs="Arial"/>
          <w:color w:val="000000"/>
          <w:sz w:val="22"/>
          <w:szCs w:val="22"/>
        </w:rPr>
        <w:t xml:space="preserve"> Abgabe der</w:t>
      </w:r>
      <w:r w:rsidRPr="0081338A">
        <w:rPr>
          <w:rFonts w:cs="Arial"/>
          <w:color w:val="000000"/>
          <w:sz w:val="22"/>
          <w:szCs w:val="22"/>
        </w:rPr>
        <w:t xml:space="preserve"> Verpflichtungserklärung(en) (</w:t>
      </w:r>
      <w:r w:rsidRPr="0081338A">
        <w:rPr>
          <w:rFonts w:cs="Arial"/>
          <w:b/>
          <w:color w:val="000000"/>
          <w:sz w:val="22"/>
          <w:szCs w:val="22"/>
        </w:rPr>
        <w:t xml:space="preserve">Anlage </w:t>
      </w:r>
      <w:r w:rsidR="002523CA">
        <w:rPr>
          <w:rFonts w:cs="Arial"/>
          <w:b/>
          <w:color w:val="000000"/>
          <w:sz w:val="22"/>
          <w:szCs w:val="22"/>
        </w:rPr>
        <w:t>1</w:t>
      </w:r>
      <w:r w:rsidR="00997E47">
        <w:rPr>
          <w:rFonts w:cs="Arial"/>
          <w:b/>
          <w:color w:val="000000"/>
          <w:sz w:val="22"/>
          <w:szCs w:val="22"/>
        </w:rPr>
        <w:t>2</w:t>
      </w:r>
      <w:r w:rsidRPr="0081338A">
        <w:rPr>
          <w:rFonts w:cs="Arial"/>
          <w:color w:val="000000"/>
          <w:sz w:val="22"/>
          <w:szCs w:val="22"/>
        </w:rPr>
        <w:t>), wonach mir die erforderlichen Fähigkeiten (Mittel, Kapazitäten) dieser Unternehmen</w:t>
      </w:r>
      <w:r w:rsidR="0060763B" w:rsidRPr="0081338A">
        <w:rPr>
          <w:rFonts w:cs="Arial"/>
          <w:color w:val="000000"/>
          <w:sz w:val="22"/>
          <w:szCs w:val="22"/>
        </w:rPr>
        <w:t xml:space="preserve"> – </w:t>
      </w:r>
      <w:r w:rsidRPr="0081338A">
        <w:rPr>
          <w:rFonts w:cs="Arial"/>
          <w:color w:val="000000"/>
          <w:sz w:val="22"/>
          <w:szCs w:val="22"/>
        </w:rPr>
        <w:t>ungeachtet des rechtlichen Charakters der zwischen mir und diesen Unternehmen bestehenden Verbindun</w:t>
      </w:r>
      <w:r w:rsidR="0060763B" w:rsidRPr="0081338A">
        <w:rPr>
          <w:rFonts w:cs="Arial"/>
          <w:color w:val="000000"/>
          <w:sz w:val="22"/>
          <w:szCs w:val="22"/>
        </w:rPr>
        <w:t xml:space="preserve">gen – zur Verfügung stehen, </w:t>
      </w:r>
      <w:r w:rsidRPr="0081338A">
        <w:rPr>
          <w:rFonts w:cs="Arial"/>
          <w:color w:val="000000"/>
          <w:sz w:val="22"/>
          <w:szCs w:val="22"/>
        </w:rPr>
        <w:t>erfolgt auf Verlan</w:t>
      </w:r>
      <w:r w:rsidR="0060763B" w:rsidRPr="0081338A">
        <w:rPr>
          <w:rFonts w:cs="Arial"/>
          <w:color w:val="000000"/>
          <w:sz w:val="22"/>
          <w:szCs w:val="22"/>
        </w:rPr>
        <w:t>gen des Auftraggebers</w:t>
      </w:r>
      <w:r w:rsidRPr="0081338A">
        <w:rPr>
          <w:rFonts w:cs="Arial"/>
          <w:color w:val="000000"/>
          <w:sz w:val="22"/>
          <w:szCs w:val="22"/>
        </w:rPr>
        <w:t>.</w:t>
      </w:r>
    </w:p>
    <w:p w14:paraId="2B9C54D2" w14:textId="77777777" w:rsidR="00FC7699" w:rsidRPr="0081338A" w:rsidRDefault="00FC7699" w:rsidP="00FC7699">
      <w:pPr>
        <w:spacing w:line="320" w:lineRule="atLeast"/>
        <w:ind w:left="-240"/>
        <w:rPr>
          <w:rFonts w:cs="Arial"/>
          <w:color w:val="000000"/>
          <w:sz w:val="22"/>
          <w:szCs w:val="22"/>
        </w:rPr>
      </w:pPr>
    </w:p>
    <w:p w14:paraId="276ED142" w14:textId="77777777" w:rsidR="00FC7699" w:rsidRPr="0081338A" w:rsidRDefault="00FC7699" w:rsidP="00FC7699">
      <w:pPr>
        <w:spacing w:line="320" w:lineRule="atLeast"/>
        <w:ind w:left="-240"/>
        <w:rPr>
          <w:rFonts w:cs="Arial"/>
          <w:sz w:val="22"/>
          <w:szCs w:val="22"/>
        </w:rPr>
      </w:pPr>
    </w:p>
    <w:p w14:paraId="615EAA11" w14:textId="77777777" w:rsidR="00F02521" w:rsidRPr="0081338A" w:rsidRDefault="00291F84">
      <w:pPr>
        <w:spacing w:line="240" w:lineRule="auto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110DA0E" wp14:editId="7E8A0A8C">
                <wp:simplePos x="0" y="0"/>
                <wp:positionH relativeFrom="column">
                  <wp:posOffset>3048000</wp:posOffset>
                </wp:positionH>
                <wp:positionV relativeFrom="paragraph">
                  <wp:posOffset>50800</wp:posOffset>
                </wp:positionV>
                <wp:extent cx="2894330" cy="342900"/>
                <wp:effectExtent l="9525" t="12700" r="10795" b="15875"/>
                <wp:wrapNone/>
                <wp:docPr id="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F9206" id="Rectangle 13" o:spid="_x0000_s1026" style="position:absolute;margin-left:240pt;margin-top:4pt;width:227.9pt;height:2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" fillcolor="silver" strokeweight="1pt"/>
            </w:pict>
          </mc:Fallback>
        </mc:AlternateContent>
      </w: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0C3974C" wp14:editId="3A8FF5FB">
                <wp:simplePos x="0" y="0"/>
                <wp:positionH relativeFrom="column">
                  <wp:posOffset>-151130</wp:posOffset>
                </wp:positionH>
                <wp:positionV relativeFrom="paragraph">
                  <wp:posOffset>50800</wp:posOffset>
                </wp:positionV>
                <wp:extent cx="2894330" cy="342900"/>
                <wp:effectExtent l="10795" t="12700" r="9525" b="15875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36D69" id="Rectangle 12" o:spid="_x0000_s1026" style="position:absolute;margin-left:-11.9pt;margin-top:4pt;width:227.9pt;height:2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" fillcolor="silver" strokeweight="1pt"/>
            </w:pict>
          </mc:Fallback>
        </mc:AlternateContent>
      </w:r>
    </w:p>
    <w:p w14:paraId="07AF26E5" w14:textId="77777777" w:rsidR="00F02521" w:rsidRPr="0081338A" w:rsidRDefault="00E81E7B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3FDC80F0" wp14:editId="094B6077">
                <wp:simplePos x="0" y="0"/>
                <wp:positionH relativeFrom="column">
                  <wp:posOffset>3051175</wp:posOffset>
                </wp:positionH>
                <wp:positionV relativeFrom="paragraph">
                  <wp:posOffset>228600</wp:posOffset>
                </wp:positionV>
                <wp:extent cx="2895600" cy="1143000"/>
                <wp:effectExtent l="0" t="0" r="19050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DF3C2" w14:textId="77777777" w:rsidR="00E81E7B" w:rsidRDefault="00E81E7B" w:rsidP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C80F0" id="_x0000_s1029" type="#_x0000_t202" style="position:absolute;left:0;text-align:left;margin-left:240.25pt;margin-top:18pt;width:228pt;height:90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">
                <v:textbox>
                  <w:txbxContent>
                    <w:p w14:paraId="087DF3C2" w14:textId="77777777" w:rsidR="00E81E7B" w:rsidRDefault="00E81E7B" w:rsidP="00E81E7B"/>
                  </w:txbxContent>
                </v:textbox>
                <w10:wrap type="square"/>
              </v:shape>
            </w:pict>
          </mc:Fallback>
        </mc:AlternateContent>
      </w:r>
      <w:r w:rsidR="00FC7699" w:rsidRPr="0081338A">
        <w:rPr>
          <w:rFonts w:cs="Arial"/>
          <w:sz w:val="22"/>
          <w:szCs w:val="22"/>
        </w:rPr>
        <w:t>Anderes Unternehmen</w:t>
      </w:r>
      <w:r w:rsidR="00F02521" w:rsidRPr="0081338A">
        <w:rPr>
          <w:rFonts w:cs="Arial"/>
          <w:sz w:val="22"/>
          <w:szCs w:val="22"/>
        </w:rPr>
        <w:t xml:space="preserve"> 1</w:t>
      </w:r>
      <w:r w:rsidR="00F02521" w:rsidRPr="0081338A">
        <w:rPr>
          <w:rFonts w:cs="Arial"/>
          <w:sz w:val="22"/>
          <w:szCs w:val="22"/>
        </w:rPr>
        <w:tab/>
      </w:r>
      <w:r w:rsidR="00FC7699" w:rsidRPr="0081338A">
        <w:rPr>
          <w:rFonts w:cs="Arial"/>
          <w:sz w:val="22"/>
          <w:szCs w:val="22"/>
        </w:rPr>
        <w:t>Leistungen des anderen Unternehmens 1</w:t>
      </w:r>
    </w:p>
    <w:p w14:paraId="6573D510" w14:textId="77777777" w:rsidR="00FC7699" w:rsidRPr="0081338A" w:rsidRDefault="00E81E7B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2BC07093" wp14:editId="10AB8BDA">
                <wp:simplePos x="0" y="0"/>
                <wp:positionH relativeFrom="column">
                  <wp:posOffset>-147955</wp:posOffset>
                </wp:positionH>
                <wp:positionV relativeFrom="paragraph">
                  <wp:posOffset>66040</wp:posOffset>
                </wp:positionV>
                <wp:extent cx="2895600" cy="1143000"/>
                <wp:effectExtent l="0" t="0" r="1905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93CC3" w14:textId="77777777" w:rsidR="00E81E7B" w:rsidRDefault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7093" id="_x0000_s1030" type="#_x0000_t202" style="position:absolute;left:0;text-align:left;margin-left:-11.65pt;margin-top:5.2pt;width:228pt;height:90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">
                <v:textbox>
                  <w:txbxContent>
                    <w:p w14:paraId="21093CC3" w14:textId="77777777" w:rsidR="00E81E7B" w:rsidRDefault="00E81E7B"/>
                  </w:txbxContent>
                </v:textbox>
                <w10:wrap type="square"/>
              </v:shape>
            </w:pict>
          </mc:Fallback>
        </mc:AlternateContent>
      </w:r>
    </w:p>
    <w:p w14:paraId="27C1B7A8" w14:textId="77777777" w:rsidR="00E81E7B" w:rsidRPr="0081338A" w:rsidRDefault="00E81E7B" w:rsidP="00FC7699">
      <w:pPr>
        <w:spacing w:line="240" w:lineRule="auto"/>
        <w:rPr>
          <w:rFonts w:cs="Arial"/>
          <w:sz w:val="22"/>
          <w:szCs w:val="22"/>
        </w:rPr>
      </w:pPr>
    </w:p>
    <w:p w14:paraId="4DAF70A3" w14:textId="77777777" w:rsidR="00FC7699" w:rsidRPr="0081338A" w:rsidRDefault="00291F84" w:rsidP="00FC7699">
      <w:pPr>
        <w:spacing w:line="240" w:lineRule="auto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020D282" wp14:editId="2638946D">
                <wp:simplePos x="0" y="0"/>
                <wp:positionH relativeFrom="column">
                  <wp:posOffset>-152400</wp:posOffset>
                </wp:positionH>
                <wp:positionV relativeFrom="paragraph">
                  <wp:posOffset>66675</wp:posOffset>
                </wp:positionV>
                <wp:extent cx="2894330" cy="342900"/>
                <wp:effectExtent l="9525" t="9525" r="10795" b="9525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C5DBC" id="Rectangle 18" o:spid="_x0000_s1026" style="position:absolute;margin-left:-12pt;margin-top:5.25pt;width:227.9pt;height:2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" fillcolor="silver" strokeweight="1pt"/>
            </w:pict>
          </mc:Fallback>
        </mc:AlternateContent>
      </w: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3A2F336" wp14:editId="7D5941BE">
                <wp:simplePos x="0" y="0"/>
                <wp:positionH relativeFrom="column">
                  <wp:posOffset>3048000</wp:posOffset>
                </wp:positionH>
                <wp:positionV relativeFrom="paragraph">
                  <wp:posOffset>66675</wp:posOffset>
                </wp:positionV>
                <wp:extent cx="2894330" cy="342900"/>
                <wp:effectExtent l="9525" t="9525" r="10795" b="9525"/>
                <wp:wrapNone/>
                <wp:docPr id="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B0D97" id="Rectangle 19" o:spid="_x0000_s1026" style="position:absolute;margin-left:240pt;margin-top:5.25pt;width:227.9pt;height:2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" fillcolor="silver" strokeweight="1pt"/>
            </w:pict>
          </mc:Fallback>
        </mc:AlternateContent>
      </w:r>
    </w:p>
    <w:p w14:paraId="5E80F76D" w14:textId="77777777" w:rsidR="00FC7699" w:rsidRPr="0081338A" w:rsidRDefault="00E81E7B" w:rsidP="00FC7699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643C2223" wp14:editId="71F68C54">
                <wp:simplePos x="0" y="0"/>
                <wp:positionH relativeFrom="column">
                  <wp:posOffset>3049270</wp:posOffset>
                </wp:positionH>
                <wp:positionV relativeFrom="paragraph">
                  <wp:posOffset>250825</wp:posOffset>
                </wp:positionV>
                <wp:extent cx="2895600" cy="1143000"/>
                <wp:effectExtent l="0" t="0" r="19050" b="19050"/>
                <wp:wrapSquare wrapText="bothSides"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CDECD" w14:textId="77777777" w:rsidR="00E81E7B" w:rsidRDefault="00E81E7B" w:rsidP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C2223" id="_x0000_s1031" type="#_x0000_t202" style="position:absolute;left:0;text-align:left;margin-left:240.1pt;margin-top:19.75pt;width:228pt;height:90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">
                <v:textbox>
                  <w:txbxContent>
                    <w:p w14:paraId="3BECDECD" w14:textId="77777777" w:rsidR="00E81E7B" w:rsidRDefault="00E81E7B" w:rsidP="00E81E7B"/>
                  </w:txbxContent>
                </v:textbox>
                <w10:wrap type="square"/>
              </v:shape>
            </w:pict>
          </mc:Fallback>
        </mc:AlternateContent>
      </w:r>
      <w:r w:rsidR="00FC7699" w:rsidRPr="0081338A">
        <w:rPr>
          <w:rFonts w:cs="Arial"/>
          <w:sz w:val="22"/>
          <w:szCs w:val="22"/>
        </w:rPr>
        <w:t>Anderes Unternehmen 2</w:t>
      </w:r>
      <w:r w:rsidR="00FC7699" w:rsidRPr="0081338A">
        <w:rPr>
          <w:rFonts w:cs="Arial"/>
          <w:sz w:val="22"/>
          <w:szCs w:val="22"/>
        </w:rPr>
        <w:tab/>
        <w:t>Leistungen des anderen Unternehmens 2</w:t>
      </w:r>
    </w:p>
    <w:p w14:paraId="14A1051D" w14:textId="77777777" w:rsidR="00FC7699" w:rsidRPr="0081338A" w:rsidRDefault="00E81E7B" w:rsidP="00FC7699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  <w:r w:rsidRPr="0081338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A7256C6" wp14:editId="2F779EE8">
                <wp:simplePos x="0" y="0"/>
                <wp:positionH relativeFrom="column">
                  <wp:posOffset>-151130</wp:posOffset>
                </wp:positionH>
                <wp:positionV relativeFrom="paragraph">
                  <wp:posOffset>91440</wp:posOffset>
                </wp:positionV>
                <wp:extent cx="2895600" cy="1143000"/>
                <wp:effectExtent l="0" t="0" r="19050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745C5" w14:textId="77777777" w:rsidR="00E81E7B" w:rsidRDefault="00E81E7B" w:rsidP="00E81E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256C6" id="_x0000_s1032" type="#_x0000_t202" style="position:absolute;left:0;text-align:left;margin-left:-11.9pt;margin-top:7.2pt;width:228pt;height:90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">
                <v:textbox>
                  <w:txbxContent>
                    <w:p w14:paraId="7DC745C5" w14:textId="77777777" w:rsidR="00E81E7B" w:rsidRDefault="00E81E7B" w:rsidP="00E81E7B"/>
                  </w:txbxContent>
                </v:textbox>
                <w10:wrap type="square"/>
              </v:shape>
            </w:pict>
          </mc:Fallback>
        </mc:AlternateContent>
      </w:r>
    </w:p>
    <w:p w14:paraId="004DEE53" w14:textId="77777777" w:rsidR="00E81E7B" w:rsidRPr="0081338A" w:rsidRDefault="00E81E7B" w:rsidP="00FC7699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</w:p>
    <w:p w14:paraId="48BC8FE3" w14:textId="77777777" w:rsidR="00E81E7B" w:rsidRPr="0081338A" w:rsidRDefault="00E81E7B" w:rsidP="00FC7699">
      <w:pPr>
        <w:tabs>
          <w:tab w:val="left" w:pos="4920"/>
        </w:tabs>
        <w:spacing w:line="240" w:lineRule="auto"/>
        <w:ind w:left="-120"/>
        <w:rPr>
          <w:rFonts w:cs="Arial"/>
          <w:sz w:val="22"/>
          <w:szCs w:val="22"/>
        </w:rPr>
      </w:pPr>
    </w:p>
    <w:p w14:paraId="368A57E4" w14:textId="77777777" w:rsidR="00FC7699" w:rsidRPr="0081338A" w:rsidRDefault="00FC7699">
      <w:pPr>
        <w:spacing w:line="300" w:lineRule="atLeast"/>
        <w:ind w:left="-238"/>
        <w:rPr>
          <w:rFonts w:cs="Arial"/>
          <w:sz w:val="22"/>
          <w:szCs w:val="22"/>
        </w:rPr>
      </w:pPr>
    </w:p>
    <w:p w14:paraId="745A9F84" w14:textId="77777777" w:rsidR="00766C73" w:rsidRPr="0081338A" w:rsidRDefault="00F02521">
      <w:pPr>
        <w:spacing w:line="300" w:lineRule="atLeast"/>
        <w:ind w:left="-238"/>
        <w:rPr>
          <w:rFonts w:cs="Arial"/>
          <w:sz w:val="22"/>
          <w:szCs w:val="22"/>
        </w:rPr>
      </w:pPr>
      <w:r w:rsidRPr="0081338A">
        <w:rPr>
          <w:rFonts w:cs="Arial"/>
          <w:sz w:val="22"/>
          <w:szCs w:val="22"/>
        </w:rPr>
        <w:t xml:space="preserve">Für weitere </w:t>
      </w:r>
      <w:r w:rsidR="00D97364" w:rsidRPr="0081338A">
        <w:rPr>
          <w:rFonts w:cs="Arial"/>
          <w:sz w:val="22"/>
          <w:szCs w:val="22"/>
        </w:rPr>
        <w:t>Nachunternehmer</w:t>
      </w:r>
      <w:r w:rsidRPr="0081338A">
        <w:rPr>
          <w:rFonts w:cs="Arial"/>
          <w:sz w:val="22"/>
          <w:szCs w:val="22"/>
        </w:rPr>
        <w:t xml:space="preserve"> ist das Formular entsprechend zu ergänzen.</w:t>
      </w:r>
    </w:p>
    <w:sectPr w:rsidR="00766C73" w:rsidRPr="0081338A" w:rsidSect="005B1D6B">
      <w:footerReference w:type="default" r:id="rId7"/>
      <w:pgSz w:w="11906" w:h="16838" w:code="9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B9B2" w14:textId="77777777" w:rsidR="009E448F" w:rsidRDefault="009E448F" w:rsidP="00F02521">
      <w:r>
        <w:separator/>
      </w:r>
    </w:p>
  </w:endnote>
  <w:endnote w:type="continuationSeparator" w:id="0">
    <w:p w14:paraId="01EDCF13" w14:textId="77777777" w:rsidR="009E448F" w:rsidRDefault="009E448F" w:rsidP="00F0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E28E9" w14:textId="77777777" w:rsidR="00F02521" w:rsidRDefault="00F02521">
    <w:pPr>
      <w:pStyle w:val="Fuzeile"/>
    </w:pPr>
    <w:r>
      <w:tab/>
    </w:r>
    <w:r>
      <w:tab/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B83D3C">
      <w:rPr>
        <w:rStyle w:val="Seitenzahl"/>
        <w:noProof/>
        <w:sz w:val="22"/>
      </w:rPr>
      <w:t>2</w:t>
    </w:r>
    <w:r>
      <w:rPr>
        <w:rStyle w:val="Seitenzah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CC0C" w14:textId="77777777" w:rsidR="009E448F" w:rsidRDefault="009E448F" w:rsidP="00F02521">
      <w:r>
        <w:separator/>
      </w:r>
    </w:p>
  </w:footnote>
  <w:footnote w:type="continuationSeparator" w:id="0">
    <w:p w14:paraId="5E33817A" w14:textId="77777777" w:rsidR="009E448F" w:rsidRDefault="009E448F" w:rsidP="00F0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984"/>
    <w:multiLevelType w:val="hybridMultilevel"/>
    <w:tmpl w:val="FED60D5C"/>
    <w:lvl w:ilvl="0" w:tplc="F1723B1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36E87"/>
    <w:multiLevelType w:val="hybridMultilevel"/>
    <w:tmpl w:val="2DC8D05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20511"/>
    <w:multiLevelType w:val="multilevel"/>
    <w:tmpl w:val="0AAA7604"/>
    <w:lvl w:ilvl="0">
      <w:start w:val="1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9FA6C75"/>
    <w:multiLevelType w:val="hybridMultilevel"/>
    <w:tmpl w:val="61184F22"/>
    <w:lvl w:ilvl="0" w:tplc="66321E9A">
      <w:start w:val="27"/>
      <w:numFmt w:val="lowerLetter"/>
      <w:lvlText w:val="%1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4" w15:restartNumberingAfterBreak="0">
    <w:nsid w:val="0DFD49D6"/>
    <w:multiLevelType w:val="hybridMultilevel"/>
    <w:tmpl w:val="213EC838"/>
    <w:lvl w:ilvl="0" w:tplc="10C0F8D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0E3B1D77"/>
    <w:multiLevelType w:val="hybridMultilevel"/>
    <w:tmpl w:val="DAF0B212"/>
    <w:lvl w:ilvl="0" w:tplc="9856C1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CE7B35"/>
    <w:multiLevelType w:val="hybridMultilevel"/>
    <w:tmpl w:val="EB48E40C"/>
    <w:lvl w:ilvl="0" w:tplc="C28ADDA2">
      <w:start w:val="1"/>
      <w:numFmt w:val="lowerLetter"/>
      <w:lvlText w:val="%1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35350"/>
    <w:multiLevelType w:val="multilevel"/>
    <w:tmpl w:val="DF3CC67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A63521"/>
    <w:multiLevelType w:val="multilevel"/>
    <w:tmpl w:val="0B9826F0"/>
    <w:lvl w:ilvl="0">
      <w:start w:val="1"/>
      <w:numFmt w:val="decimal"/>
      <w:pStyle w:val="bersch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C643FD2"/>
    <w:multiLevelType w:val="hybridMultilevel"/>
    <w:tmpl w:val="41A49420"/>
    <w:lvl w:ilvl="0" w:tplc="05F8369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609F03F8"/>
    <w:multiLevelType w:val="hybridMultilevel"/>
    <w:tmpl w:val="5C06A6C8"/>
    <w:lvl w:ilvl="0" w:tplc="50D2D794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B95976"/>
    <w:multiLevelType w:val="hybridMultilevel"/>
    <w:tmpl w:val="F8822042"/>
    <w:lvl w:ilvl="0" w:tplc="43B6F4D2">
      <w:start w:val="1"/>
      <w:numFmt w:val="decimal"/>
      <w:lvlText w:val="%1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FB30B9"/>
    <w:multiLevelType w:val="hybridMultilevel"/>
    <w:tmpl w:val="CDDC18AE"/>
    <w:lvl w:ilvl="0" w:tplc="63A05D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38915335">
    <w:abstractNumId w:val="8"/>
  </w:num>
  <w:num w:numId="2" w16cid:durableId="695544131">
    <w:abstractNumId w:val="10"/>
  </w:num>
  <w:num w:numId="3" w16cid:durableId="1404835766">
    <w:abstractNumId w:val="11"/>
  </w:num>
  <w:num w:numId="4" w16cid:durableId="834808043">
    <w:abstractNumId w:val="6"/>
  </w:num>
  <w:num w:numId="5" w16cid:durableId="152835747">
    <w:abstractNumId w:val="3"/>
  </w:num>
  <w:num w:numId="6" w16cid:durableId="742993404">
    <w:abstractNumId w:val="1"/>
  </w:num>
  <w:num w:numId="7" w16cid:durableId="889808314">
    <w:abstractNumId w:val="4"/>
  </w:num>
  <w:num w:numId="8" w16cid:durableId="1221096323">
    <w:abstractNumId w:val="9"/>
  </w:num>
  <w:num w:numId="9" w16cid:durableId="1693069600">
    <w:abstractNumId w:val="5"/>
  </w:num>
  <w:num w:numId="10" w16cid:durableId="2030139194">
    <w:abstractNumId w:val="12"/>
  </w:num>
  <w:num w:numId="11" w16cid:durableId="1584988337">
    <w:abstractNumId w:val="2"/>
  </w:num>
  <w:num w:numId="12" w16cid:durableId="1847360064">
    <w:abstractNumId w:val="7"/>
  </w:num>
  <w:num w:numId="13" w16cid:durableId="4719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style="mso-wrap-style:none;v-text-anchor:middle" fill="f" fillcolor="#0c9">
      <v:fill color="#0c9" on="f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5C"/>
    <w:rsid w:val="00017734"/>
    <w:rsid w:val="00065CAF"/>
    <w:rsid w:val="00070B23"/>
    <w:rsid w:val="00077556"/>
    <w:rsid w:val="0008383C"/>
    <w:rsid w:val="000A36E6"/>
    <w:rsid w:val="000B1DB3"/>
    <w:rsid w:val="000F5D2B"/>
    <w:rsid w:val="00103997"/>
    <w:rsid w:val="00106C08"/>
    <w:rsid w:val="00112D8A"/>
    <w:rsid w:val="001243BD"/>
    <w:rsid w:val="00165245"/>
    <w:rsid w:val="00197EFD"/>
    <w:rsid w:val="001C605C"/>
    <w:rsid w:val="001D0713"/>
    <w:rsid w:val="001E3BDE"/>
    <w:rsid w:val="002166FE"/>
    <w:rsid w:val="002348C4"/>
    <w:rsid w:val="002523CA"/>
    <w:rsid w:val="0028196A"/>
    <w:rsid w:val="00291F84"/>
    <w:rsid w:val="002957E3"/>
    <w:rsid w:val="002A55B1"/>
    <w:rsid w:val="002B6668"/>
    <w:rsid w:val="00303904"/>
    <w:rsid w:val="003042D3"/>
    <w:rsid w:val="00315778"/>
    <w:rsid w:val="00353FB3"/>
    <w:rsid w:val="003562D9"/>
    <w:rsid w:val="003919E9"/>
    <w:rsid w:val="003A39DE"/>
    <w:rsid w:val="003A45AC"/>
    <w:rsid w:val="003C0F10"/>
    <w:rsid w:val="003C3900"/>
    <w:rsid w:val="003F632A"/>
    <w:rsid w:val="00413B0C"/>
    <w:rsid w:val="00416F2D"/>
    <w:rsid w:val="00421EB1"/>
    <w:rsid w:val="00423E5A"/>
    <w:rsid w:val="00426729"/>
    <w:rsid w:val="004869A8"/>
    <w:rsid w:val="004B19A5"/>
    <w:rsid w:val="004B69F6"/>
    <w:rsid w:val="00502740"/>
    <w:rsid w:val="00506209"/>
    <w:rsid w:val="005066BE"/>
    <w:rsid w:val="0054387E"/>
    <w:rsid w:val="00547CE9"/>
    <w:rsid w:val="00595467"/>
    <w:rsid w:val="005B1D6B"/>
    <w:rsid w:val="0060763B"/>
    <w:rsid w:val="00631C6A"/>
    <w:rsid w:val="006535F6"/>
    <w:rsid w:val="00654F44"/>
    <w:rsid w:val="00655C58"/>
    <w:rsid w:val="006A5C9F"/>
    <w:rsid w:val="006C4D83"/>
    <w:rsid w:val="007065B6"/>
    <w:rsid w:val="007626F1"/>
    <w:rsid w:val="00766C73"/>
    <w:rsid w:val="0081338A"/>
    <w:rsid w:val="00856E28"/>
    <w:rsid w:val="008711B8"/>
    <w:rsid w:val="008B681C"/>
    <w:rsid w:val="008B7D47"/>
    <w:rsid w:val="008C63A3"/>
    <w:rsid w:val="008E7236"/>
    <w:rsid w:val="009057C5"/>
    <w:rsid w:val="00913260"/>
    <w:rsid w:val="009716D3"/>
    <w:rsid w:val="009855B2"/>
    <w:rsid w:val="00997638"/>
    <w:rsid w:val="00997E47"/>
    <w:rsid w:val="009E448F"/>
    <w:rsid w:val="00A07338"/>
    <w:rsid w:val="00A079E6"/>
    <w:rsid w:val="00A123EF"/>
    <w:rsid w:val="00A651B8"/>
    <w:rsid w:val="00A72784"/>
    <w:rsid w:val="00AA179E"/>
    <w:rsid w:val="00AB305D"/>
    <w:rsid w:val="00AB3F4B"/>
    <w:rsid w:val="00AC28CE"/>
    <w:rsid w:val="00AD59A8"/>
    <w:rsid w:val="00B06601"/>
    <w:rsid w:val="00B83D3C"/>
    <w:rsid w:val="00BB7A75"/>
    <w:rsid w:val="00BC39AF"/>
    <w:rsid w:val="00C77819"/>
    <w:rsid w:val="00CA33E5"/>
    <w:rsid w:val="00CB00D0"/>
    <w:rsid w:val="00CB1477"/>
    <w:rsid w:val="00CE2734"/>
    <w:rsid w:val="00CF1E5C"/>
    <w:rsid w:val="00D97364"/>
    <w:rsid w:val="00DA1D88"/>
    <w:rsid w:val="00DE6ACB"/>
    <w:rsid w:val="00DE7A9B"/>
    <w:rsid w:val="00DF1DDB"/>
    <w:rsid w:val="00E1775A"/>
    <w:rsid w:val="00E31B24"/>
    <w:rsid w:val="00E655DF"/>
    <w:rsid w:val="00E66BFB"/>
    <w:rsid w:val="00E74E0B"/>
    <w:rsid w:val="00E808D4"/>
    <w:rsid w:val="00E81E7B"/>
    <w:rsid w:val="00EF323B"/>
    <w:rsid w:val="00EF7A56"/>
    <w:rsid w:val="00F01420"/>
    <w:rsid w:val="00F02521"/>
    <w:rsid w:val="00F35B4A"/>
    <w:rsid w:val="00F37EDA"/>
    <w:rsid w:val="00F51EE7"/>
    <w:rsid w:val="00F54AF8"/>
    <w:rsid w:val="00F759EE"/>
    <w:rsid w:val="00FB0947"/>
    <w:rsid w:val="00FC7699"/>
    <w:rsid w:val="00FD6ECF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rap-style:none;v-text-anchor:middle" fill="f" fillcolor="#0c9">
      <v:fill color="#0c9" on="f"/>
      <v:stroke weight="1pt"/>
    </o:shapedefaults>
    <o:shapelayout v:ext="edit">
      <o:idmap v:ext="edit" data="2"/>
    </o:shapelayout>
  </w:shapeDefaults>
  <w:decimalSymbol w:val=","/>
  <w:listSeparator w:val=";"/>
  <w14:docId w14:val="796E8769"/>
  <w15:docId w15:val="{13303D6F-4758-4053-A09A-4AB9A175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line="312" w:lineRule="auto"/>
      <w:jc w:val="both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320" w:lineRule="exact"/>
      <w:outlineLvl w:val="0"/>
    </w:pPr>
    <w:rPr>
      <w:rFonts w:ascii="Arial Fett" w:hAnsi="Arial Fett"/>
      <w:b/>
      <w:bCs/>
      <w:sz w:val="22"/>
      <w:u w:val="doubl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clear" w:pos="576"/>
        <w:tab w:val="left" w:pos="709"/>
      </w:tabs>
      <w:spacing w:line="320" w:lineRule="exact"/>
      <w:ind w:left="709" w:hanging="709"/>
      <w:outlineLvl w:val="1"/>
    </w:pPr>
    <w:rPr>
      <w:rFonts w:ascii="Arial Fett" w:hAnsi="Arial Fett" w:cs="Arial"/>
      <w:b/>
      <w:bCs/>
      <w:iCs/>
      <w:sz w:val="22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clear" w:pos="720"/>
        <w:tab w:val="left" w:pos="709"/>
      </w:tabs>
      <w:spacing w:line="320" w:lineRule="exact"/>
      <w:ind w:left="709" w:hanging="709"/>
      <w:outlineLvl w:val="2"/>
    </w:pPr>
    <w:rPr>
      <w:rFonts w:ascii="Arial Fett" w:hAnsi="Arial Fett" w:cs="Arial"/>
      <w:b/>
      <w:bCs/>
      <w:sz w:val="22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864"/>
        <w:tab w:val="left" w:pos="1418"/>
      </w:tabs>
      <w:spacing w:line="320" w:lineRule="exact"/>
      <w:ind w:left="709" w:hanging="709"/>
      <w:outlineLvl w:val="3"/>
    </w:pPr>
    <w:rPr>
      <w:bCs/>
      <w:sz w:val="22"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1008"/>
        <w:tab w:val="left" w:pos="1418"/>
      </w:tabs>
      <w:spacing w:line="320" w:lineRule="exact"/>
      <w:ind w:left="709" w:hanging="709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5"/>
    </w:pPr>
    <w:rPr>
      <w:b/>
      <w:bCs/>
      <w:u w:val="singl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ind w:left="720"/>
    </w:pPr>
  </w:style>
  <w:style w:type="paragraph" w:styleId="Textkrper-Einzug2">
    <w:name w:val="Body Text Indent 2"/>
    <w:basedOn w:val="Standard"/>
    <w:pPr>
      <w:spacing w:line="320" w:lineRule="exact"/>
      <w:ind w:left="720"/>
    </w:pPr>
    <w:rPr>
      <w:sz w:val="22"/>
    </w:rPr>
  </w:style>
  <w:style w:type="paragraph" w:styleId="Textkrper-Einzug3">
    <w:name w:val="Body Text Indent 3"/>
    <w:basedOn w:val="Standard"/>
    <w:pPr>
      <w:tabs>
        <w:tab w:val="left" w:pos="1440"/>
      </w:tabs>
      <w:ind w:left="1440" w:hanging="720"/>
    </w:pPr>
    <w:rPr>
      <w:sz w:val="22"/>
    </w:rPr>
  </w:style>
  <w:style w:type="paragraph" w:styleId="Textkrper">
    <w:name w:val="Body Text"/>
    <w:basedOn w:val="Standard"/>
    <w:pPr>
      <w:spacing w:line="240" w:lineRule="auto"/>
      <w:jc w:val="left"/>
    </w:pPr>
    <w:rPr>
      <w:rFonts w:cs="Arial"/>
      <w:sz w:val="22"/>
    </w:rPr>
  </w:style>
  <w:style w:type="paragraph" w:styleId="Textkrper2">
    <w:name w:val="Body Text 2"/>
    <w:basedOn w:val="Standard"/>
    <w:pPr>
      <w:spacing w:line="320" w:lineRule="atLeast"/>
    </w:pPr>
    <w:rPr>
      <w:rFonts w:cs="Arial"/>
      <w:sz w:val="22"/>
    </w:rPr>
  </w:style>
  <w:style w:type="paragraph" w:styleId="Titel">
    <w:name w:val="Title"/>
    <w:basedOn w:val="Standard"/>
    <w:qFormat/>
    <w:pPr>
      <w:spacing w:line="240" w:lineRule="auto"/>
      <w:jc w:val="center"/>
    </w:pPr>
    <w:rPr>
      <w:b/>
      <w:bCs/>
      <w:sz w:val="28"/>
    </w:rPr>
  </w:style>
  <w:style w:type="paragraph" w:customStyle="1" w:styleId="Default">
    <w:name w:val="Default"/>
    <w:rsid w:val="00FC76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766C73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B3F4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a.recko\Anwendungsdaten\Microsoft\Vorlagen\Vermerk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Vermerk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Gross, Wolfgang</dc:creator>
  <cp:lastModifiedBy>Gross, Wolfgang</cp:lastModifiedBy>
  <cp:revision>2</cp:revision>
  <cp:lastPrinted>2008-07-24T10:25:00Z</cp:lastPrinted>
  <dcterms:created xsi:type="dcterms:W3CDTF">2026-01-09T08:47:00Z</dcterms:created>
  <dcterms:modified xsi:type="dcterms:W3CDTF">2026-01-09T08:47:00Z</dcterms:modified>
</cp:coreProperties>
</file>